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——人员政策类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马晓晴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医疗支出-人员支出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医疗支出-人员支出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人员工资福利支出公卫绩效工资1900万元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绩效工资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2100408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301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工资福利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BEA66DF"/>
    <w:rsid w:val="0EF83162"/>
    <w:rsid w:val="13F73D10"/>
    <w:rsid w:val="14B4294F"/>
    <w:rsid w:val="234F7316"/>
    <w:rsid w:val="2F471EE1"/>
    <w:rsid w:val="308113CB"/>
    <w:rsid w:val="34B53ED7"/>
    <w:rsid w:val="4F815F87"/>
    <w:rsid w:val="54F9326F"/>
    <w:rsid w:val="59467262"/>
    <w:rsid w:val="5FDD6B2D"/>
    <w:rsid w:val="625005B0"/>
    <w:rsid w:val="651C2939"/>
    <w:rsid w:val="6D535020"/>
    <w:rsid w:val="70336ED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2024-08-21T02:44:02Z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